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B596A" w14:textId="77777777" w:rsidR="0032129B" w:rsidRDefault="0032129B" w:rsidP="0032129B">
      <w:pPr>
        <w:pStyle w:val="NoSpacing"/>
      </w:pPr>
      <w:r>
        <w:rPr>
          <w:u w:val="single"/>
        </w:rPr>
        <w:t>William MASSY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69820FC5" w14:textId="77777777" w:rsidR="0032129B" w:rsidRDefault="0032129B" w:rsidP="0032129B">
      <w:pPr>
        <w:pStyle w:val="NoSpacing"/>
      </w:pPr>
      <w:r>
        <w:t xml:space="preserve">of </w:t>
      </w:r>
      <w:proofErr w:type="spellStart"/>
      <w:r>
        <w:t>Overend</w:t>
      </w:r>
      <w:proofErr w:type="spellEnd"/>
      <w:r>
        <w:t>, Derbyshire. Husbandman.</w:t>
      </w:r>
    </w:p>
    <w:p w14:paraId="3DA3F7B8" w14:textId="77777777" w:rsidR="0032129B" w:rsidRDefault="0032129B" w:rsidP="0032129B">
      <w:pPr>
        <w:pStyle w:val="NoSpacing"/>
      </w:pPr>
    </w:p>
    <w:p w14:paraId="5663310C" w14:textId="77777777" w:rsidR="0032129B" w:rsidRDefault="0032129B" w:rsidP="0032129B">
      <w:pPr>
        <w:pStyle w:val="NoSpacing"/>
      </w:pPr>
    </w:p>
    <w:p w14:paraId="365D8615" w14:textId="77777777" w:rsidR="0032129B" w:rsidRDefault="0032129B" w:rsidP="0032129B">
      <w:pPr>
        <w:pStyle w:val="NoSpacing"/>
      </w:pPr>
      <w:r>
        <w:tab/>
        <w:t>1484</w:t>
      </w:r>
      <w:r>
        <w:tab/>
        <w:t xml:space="preserve">William Scargill of </w:t>
      </w:r>
      <w:proofErr w:type="spellStart"/>
      <w:r>
        <w:t>Grimston</w:t>
      </w:r>
      <w:proofErr w:type="spellEnd"/>
      <w:r>
        <w:t xml:space="preserve">(q.v.) brought a plaint of trespass against </w:t>
      </w:r>
    </w:p>
    <w:p w14:paraId="3CED9C9C" w14:textId="77777777" w:rsidR="0032129B" w:rsidRDefault="0032129B" w:rsidP="0032129B">
      <w:pPr>
        <w:pStyle w:val="NoSpacing"/>
      </w:pPr>
      <w:r>
        <w:tab/>
      </w:r>
      <w:r>
        <w:tab/>
        <w:t xml:space="preserve">him and Hugh </w:t>
      </w:r>
      <w:proofErr w:type="spellStart"/>
      <w:r>
        <w:t>Ayre</w:t>
      </w:r>
      <w:proofErr w:type="spellEnd"/>
      <w:r>
        <w:t xml:space="preserve"> of Bakewell(q.v.).</w:t>
      </w:r>
    </w:p>
    <w:p w14:paraId="029DE35E" w14:textId="77777777" w:rsidR="0032129B" w:rsidRDefault="0032129B" w:rsidP="0032129B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7E2846B1" w14:textId="77777777" w:rsidR="0032129B" w:rsidRDefault="0032129B" w:rsidP="0032129B">
      <w:pPr>
        <w:pStyle w:val="NoSpacing"/>
      </w:pPr>
    </w:p>
    <w:p w14:paraId="6A2CE152" w14:textId="77777777" w:rsidR="0032129B" w:rsidRDefault="0032129B" w:rsidP="0032129B">
      <w:pPr>
        <w:pStyle w:val="NoSpacing"/>
      </w:pPr>
    </w:p>
    <w:p w14:paraId="56CD02A5" w14:textId="77777777" w:rsidR="0032129B" w:rsidRDefault="0032129B" w:rsidP="0032129B">
      <w:pPr>
        <w:pStyle w:val="NoSpacing"/>
      </w:pPr>
      <w:r>
        <w:t>21 December 2018</w:t>
      </w:r>
    </w:p>
    <w:p w14:paraId="77D9FC5D" w14:textId="77777777" w:rsidR="006B2F86" w:rsidRPr="00E71FC3" w:rsidRDefault="003212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077DD" w14:textId="77777777" w:rsidR="0032129B" w:rsidRDefault="0032129B" w:rsidP="00E71FC3">
      <w:pPr>
        <w:spacing w:after="0" w:line="240" w:lineRule="auto"/>
      </w:pPr>
      <w:r>
        <w:separator/>
      </w:r>
    </w:p>
  </w:endnote>
  <w:endnote w:type="continuationSeparator" w:id="0">
    <w:p w14:paraId="1E435A45" w14:textId="77777777" w:rsidR="0032129B" w:rsidRDefault="003212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00D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38595" w14:textId="77777777" w:rsidR="0032129B" w:rsidRDefault="0032129B" w:rsidP="00E71FC3">
      <w:pPr>
        <w:spacing w:after="0" w:line="240" w:lineRule="auto"/>
      </w:pPr>
      <w:r>
        <w:separator/>
      </w:r>
    </w:p>
  </w:footnote>
  <w:footnote w:type="continuationSeparator" w:id="0">
    <w:p w14:paraId="7B458164" w14:textId="77777777" w:rsidR="0032129B" w:rsidRDefault="003212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9B"/>
    <w:rsid w:val="001A7C09"/>
    <w:rsid w:val="003212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89341"/>
  <w15:chartTrackingRefBased/>
  <w15:docId w15:val="{06A33158-CE74-4ED0-BA4B-BEAD6092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1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2018-12-23T20:58:00Z</dcterms:created>
  <dcterms:modified xsi:type="dcterms:W3CDTF">2018-12-23T20:59:00Z</dcterms:modified>
</cp:coreProperties>
</file>